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6B86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Idonia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BOURCHIER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4673E053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6671B8AD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3C6AD99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7FE9DDF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Bartholomew </w:t>
      </w:r>
      <w:proofErr w:type="spellStart"/>
      <w:r>
        <w:rPr>
          <w:rFonts w:ascii="Times New Roman" w:hAnsi="Times New Roman" w:cs="Times New Roman"/>
          <w:sz w:val="24"/>
          <w:szCs w:val="24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  (C.F.R. 1405-13 p.160)</w:t>
      </w:r>
    </w:p>
    <w:p w14:paraId="2DFB654E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06A2D64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45C16D1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Dec.1409</w:t>
      </w:r>
      <w:r>
        <w:rPr>
          <w:rFonts w:ascii="Times New Roman" w:hAnsi="Times New Roman" w:cs="Times New Roman"/>
          <w:sz w:val="24"/>
          <w:szCs w:val="24"/>
        </w:rPr>
        <w:tab/>
        <w:t>She was dead by this time.    (ibid.)</w:t>
      </w:r>
    </w:p>
    <w:p w14:paraId="7BE42052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9B8E62B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562ED8A" w14:textId="77777777" w:rsidR="00620478" w:rsidRDefault="00620478" w:rsidP="0062047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21975C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EF0F5" w14:textId="77777777" w:rsidR="00620478" w:rsidRDefault="00620478" w:rsidP="009139A6">
      <w:r>
        <w:separator/>
      </w:r>
    </w:p>
  </w:endnote>
  <w:endnote w:type="continuationSeparator" w:id="0">
    <w:p w14:paraId="3944E19A" w14:textId="77777777" w:rsidR="00620478" w:rsidRDefault="006204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23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4E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6F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F4390" w14:textId="77777777" w:rsidR="00620478" w:rsidRDefault="00620478" w:rsidP="009139A6">
      <w:r>
        <w:separator/>
      </w:r>
    </w:p>
  </w:footnote>
  <w:footnote w:type="continuationSeparator" w:id="0">
    <w:p w14:paraId="4E15B729" w14:textId="77777777" w:rsidR="00620478" w:rsidRDefault="006204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54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24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75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478"/>
    <w:rsid w:val="000666E0"/>
    <w:rsid w:val="002510B7"/>
    <w:rsid w:val="005C130B"/>
    <w:rsid w:val="0062047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E743A"/>
  <w15:chartTrackingRefBased/>
  <w15:docId w15:val="{7DF019A8-A513-4FC8-AEBC-0062A4AB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47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2023-07-15T20:17:00Z</dcterms:created>
  <dcterms:modified xsi:type="dcterms:W3CDTF">2023-07-15T20:18:00Z</dcterms:modified>
</cp:coreProperties>
</file>